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AA59F" w14:textId="39935BF9" w:rsidR="006B2F86" w:rsidRDefault="004864E8" w:rsidP="00E71FC3">
      <w:pPr>
        <w:pStyle w:val="NoSpacing"/>
      </w:pPr>
      <w:r>
        <w:rPr>
          <w:u w:val="single"/>
        </w:rPr>
        <w:t>sir John KIRKBY</w:t>
      </w:r>
      <w:r>
        <w:t xml:space="preserve">    </w:t>
      </w:r>
      <w:proofErr w:type="gramStart"/>
      <w:r>
        <w:t xml:space="preserve">   (</w:t>
      </w:r>
      <w:proofErr w:type="gramEnd"/>
      <w:r>
        <w:t>d.1503)</w:t>
      </w:r>
    </w:p>
    <w:p w14:paraId="653C22BE" w14:textId="33CB3356" w:rsidR="004864E8" w:rsidRDefault="004864E8" w:rsidP="00E71FC3">
      <w:pPr>
        <w:pStyle w:val="NoSpacing"/>
      </w:pPr>
      <w:r>
        <w:t xml:space="preserve">Vicar of </w:t>
      </w:r>
      <w:proofErr w:type="spellStart"/>
      <w:proofErr w:type="gramStart"/>
      <w:r>
        <w:t>St.George</w:t>
      </w:r>
      <w:proofErr w:type="spellEnd"/>
      <w:proofErr w:type="gramEnd"/>
      <w:r>
        <w:t>, York.</w:t>
      </w:r>
    </w:p>
    <w:p w14:paraId="157D2BBC" w14:textId="7E037554" w:rsidR="004864E8" w:rsidRDefault="004864E8" w:rsidP="00E71FC3">
      <w:pPr>
        <w:pStyle w:val="NoSpacing"/>
      </w:pPr>
    </w:p>
    <w:p w14:paraId="65B913E5" w14:textId="083D261D" w:rsidR="004864E8" w:rsidRDefault="004864E8" w:rsidP="00E71FC3">
      <w:pPr>
        <w:pStyle w:val="NoSpacing"/>
      </w:pPr>
    </w:p>
    <w:p w14:paraId="2CEBEBEC" w14:textId="753CCEC6" w:rsidR="004864E8" w:rsidRDefault="004864E8" w:rsidP="00E71FC3">
      <w:pPr>
        <w:pStyle w:val="NoSpacing"/>
      </w:pPr>
      <w:r>
        <w:t xml:space="preserve">  3 Mar.1503</w:t>
      </w:r>
      <w:r>
        <w:tab/>
      </w:r>
      <w:r>
        <w:t>He made his Will.   (W.Y.R. p.97)</w:t>
      </w:r>
    </w:p>
    <w:p w14:paraId="15766D8A" w14:textId="77777777" w:rsidR="004864E8" w:rsidRDefault="004864E8" w:rsidP="004864E8">
      <w:pPr>
        <w:pStyle w:val="NoSpacing"/>
      </w:pPr>
      <w:r>
        <w:t>14 Mar.</w:t>
      </w:r>
      <w:r>
        <w:tab/>
      </w:r>
      <w:r>
        <w:t>Probate of his Will.   (ibid.)</w:t>
      </w:r>
    </w:p>
    <w:p w14:paraId="7B550997" w14:textId="77777777" w:rsidR="004864E8" w:rsidRDefault="004864E8" w:rsidP="004864E8">
      <w:pPr>
        <w:pStyle w:val="NoSpacing"/>
      </w:pPr>
    </w:p>
    <w:p w14:paraId="085DEA7B" w14:textId="77777777" w:rsidR="004864E8" w:rsidRDefault="004864E8" w:rsidP="004864E8">
      <w:pPr>
        <w:pStyle w:val="NoSpacing"/>
      </w:pPr>
    </w:p>
    <w:p w14:paraId="15F937A5" w14:textId="77777777" w:rsidR="004864E8" w:rsidRDefault="004864E8" w:rsidP="004864E8">
      <w:pPr>
        <w:pStyle w:val="NoSpacing"/>
      </w:pPr>
      <w:r>
        <w:t>19 February 2019</w:t>
      </w:r>
    </w:p>
    <w:p w14:paraId="38D586EE" w14:textId="2105F1AE" w:rsidR="004864E8" w:rsidRPr="004864E8" w:rsidRDefault="004864E8" w:rsidP="00E71FC3">
      <w:pPr>
        <w:pStyle w:val="NoSpacing"/>
      </w:pPr>
      <w:bookmarkStart w:id="0" w:name="_GoBack"/>
      <w:bookmarkEnd w:id="0"/>
    </w:p>
    <w:sectPr w:rsidR="004864E8" w:rsidRPr="004864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38B56" w14:textId="77777777" w:rsidR="004864E8" w:rsidRDefault="004864E8" w:rsidP="00E71FC3">
      <w:pPr>
        <w:spacing w:after="0" w:line="240" w:lineRule="auto"/>
      </w:pPr>
      <w:r>
        <w:separator/>
      </w:r>
    </w:p>
  </w:endnote>
  <w:endnote w:type="continuationSeparator" w:id="0">
    <w:p w14:paraId="3A43A53E" w14:textId="77777777" w:rsidR="004864E8" w:rsidRDefault="004864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E1C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94827" w14:textId="77777777" w:rsidR="004864E8" w:rsidRDefault="004864E8" w:rsidP="00E71FC3">
      <w:pPr>
        <w:spacing w:after="0" w:line="240" w:lineRule="auto"/>
      </w:pPr>
      <w:r>
        <w:separator/>
      </w:r>
    </w:p>
  </w:footnote>
  <w:footnote w:type="continuationSeparator" w:id="0">
    <w:p w14:paraId="45C86A6F" w14:textId="77777777" w:rsidR="004864E8" w:rsidRDefault="004864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E8"/>
    <w:rsid w:val="001A7C09"/>
    <w:rsid w:val="004864E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D7448"/>
  <w15:chartTrackingRefBased/>
  <w15:docId w15:val="{6DFDB75A-386D-4182-95B0-7FC50515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2019-02-19T21:36:00Z</dcterms:created>
  <dcterms:modified xsi:type="dcterms:W3CDTF">2019-02-19T21:39:00Z</dcterms:modified>
</cp:coreProperties>
</file>